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26" type="#_x0000_t9" style="position:absolute;margin-left:-4.85pt;margin-top:-18.45pt;width:22.5pt;height:18.75pt;z-index:251561984" fillcolor="#ff9">
                  <v:textbox style="mso-next-textbox:#_x0000_s1026">
                    <w:txbxContent>
                      <w:p w:rsidR="007E15DF" w:rsidRPr="00BB3247" w:rsidRDefault="007E15DF" w:rsidP="00BB3247"/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4B43DD" w:rsidRDefault="007E15DF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27" type="#_x0000_t9" style="position:absolute;margin-left:-4.15pt;margin-top:-18.45pt;width:26.25pt;height:18.75pt;z-index:251563008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22.1pt;margin-top:19.85pt;width:71.25pt;height:.05pt;flip:x;z-index:25155993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29" type="#_x0000_t32" style="position:absolute;margin-left:-22.1pt;margin-top:10.85pt;width:12pt;height:0;flip:x;z-index:251560960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E15DF" w:rsidRPr="004B43DD" w:rsidRDefault="007E15DF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30" type="#_x0000_t9" style="position:absolute;margin-left:-4.85pt;margin-top:-18.45pt;width:22.5pt;height:18.75pt;z-index:251566080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31" type="#_x0000_t9" style="position:absolute;margin-left:-4.15pt;margin-top:-18.45pt;width:26.25pt;height:18.75pt;z-index:251567104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32" type="#_x0000_t32" style="position:absolute;margin-left:-22.1pt;margin-top:19.85pt;width:71.25pt;height:.05pt;flip:x;z-index:25156403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33" type="#_x0000_t32" style="position:absolute;margin-left:-22.1pt;margin-top:10.85pt;width:12pt;height:0;flip:x;z-index:251565056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34" type="#_x0000_t9" style="position:absolute;margin-left:-4.85pt;margin-top:-18.45pt;width:22.5pt;height:18.75pt;z-index:251570176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35" type="#_x0000_t9" style="position:absolute;margin-left:-4.15pt;margin-top:-18.45pt;width:26.25pt;height:18.75pt;z-index:251571200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36" type="#_x0000_t32" style="position:absolute;margin-left:-22.1pt;margin-top:19.85pt;width:71.25pt;height:.05pt;flip:x;z-index:25156812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37" type="#_x0000_t32" style="position:absolute;margin-left:-22.1pt;margin-top:10.85pt;width:12pt;height:0;flip:x;z-index:251569152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38" type="#_x0000_t9" style="position:absolute;margin-left:-4.85pt;margin-top:-18.45pt;width:22.5pt;height:18.75pt;z-index:251574272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39" type="#_x0000_t9" style="position:absolute;margin-left:-4.15pt;margin-top:-18.45pt;width:26.25pt;height:18.75pt;z-index:251575296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40" type="#_x0000_t32" style="position:absolute;margin-left:-22.1pt;margin-top:19.85pt;width:71.25pt;height:.05pt;flip:x;z-index:25157222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41" type="#_x0000_t32" style="position:absolute;margin-left:-22.1pt;margin-top:10.85pt;width:12pt;height:0;flip:x;z-index:251573248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42" type="#_x0000_t9" style="position:absolute;margin-left:-4.85pt;margin-top:-18.45pt;width:22.5pt;height:18.75pt;z-index:251578368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43" type="#_x0000_t9" style="position:absolute;margin-left:-4.15pt;margin-top:-18.45pt;width:26.25pt;height:18.75pt;z-index:251579392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44" type="#_x0000_t32" style="position:absolute;margin-left:-22.1pt;margin-top:19.85pt;width:71.25pt;height:.05pt;flip:x;z-index:25157632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45" type="#_x0000_t32" style="position:absolute;margin-left:-22.1pt;margin-top:10.85pt;width:12pt;height:0;flip:x;z-index:251577344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46" type="#_x0000_t9" style="position:absolute;margin-left:-4.85pt;margin-top:-18.45pt;width:22.5pt;height:18.75pt;z-index:251582464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47" type="#_x0000_t9" style="position:absolute;margin-left:-4.15pt;margin-top:-18.45pt;width:26.25pt;height:18.75pt;z-index:251583488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48" type="#_x0000_t32" style="position:absolute;margin-left:-22.1pt;margin-top:19.85pt;width:71.25pt;height:.05pt;flip:x;z-index:25158041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49" type="#_x0000_t32" style="position:absolute;margin-left:-22.1pt;margin-top:10.85pt;width:12pt;height:0;flip:x;z-index:251581440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50" type="#_x0000_t9" style="position:absolute;margin-left:-4.85pt;margin-top:-18.45pt;width:22.5pt;height:18.75pt;z-index:251586560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51" type="#_x0000_t9" style="position:absolute;margin-left:-4.15pt;margin-top:-18.45pt;width:26.25pt;height:18.75pt;z-index:251587584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52" type="#_x0000_t32" style="position:absolute;margin-left:-22.1pt;margin-top:19.85pt;width:71.25pt;height:.05pt;flip:x;z-index:25158451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53" type="#_x0000_t32" style="position:absolute;margin-left:-22.1pt;margin-top:10.85pt;width:12pt;height:0;flip:x;z-index:251585536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54" type="#_x0000_t9" style="position:absolute;margin-left:-4.85pt;margin-top:-18.45pt;width:22.5pt;height:18.75pt;z-index:251590656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55" type="#_x0000_t9" style="position:absolute;margin-left:-4.15pt;margin-top:-18.45pt;width:26.25pt;height:18.75pt;z-index:251591680;mso-position-horizontal-relative:text;mso-position-vertical-relative:text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56" type="#_x0000_t32" style="position:absolute;margin-left:-22.1pt;margin-top:19.85pt;width:71.25pt;height:.05pt;flip:x;z-index:25158860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57" type="#_x0000_t32" style="position:absolute;margin-left:-22.1pt;margin-top:10.85pt;width:12pt;height:0;flip:x;z-index:251589632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58" type="#_x0000_t9" style="position:absolute;margin-left:-4.85pt;margin-top:-18.45pt;width:22.5pt;height:18.75pt;z-index:251594752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59" type="#_x0000_t9" style="position:absolute;margin-left:-4.15pt;margin-top:-18.45pt;width:26.25pt;height:18.75pt;z-index:251595776;mso-position-horizontal-relative:text;mso-position-vertical-relative:text" fillcolor="#cff">
                  <v:textbox style="mso-next-textbox:#_x0000_s1059"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60" type="#_x0000_t32" style="position:absolute;margin-left:-22.1pt;margin-top:19.85pt;width:71.25pt;height:.05pt;flip:x;z-index:25159270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61" type="#_x0000_t32" style="position:absolute;margin-left:-22.1pt;margin-top:10.85pt;width:12pt;height:0;flip:x;z-index:251593728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62" type="#_x0000_t9" style="position:absolute;margin-left:-4.85pt;margin-top:-18.45pt;width:22.5pt;height:18.75pt;z-index:251598848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63" type="#_x0000_t9" style="position:absolute;margin-left:-4.15pt;margin-top:-18.45pt;width:26.25pt;height:18.75pt;z-index:251599872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64" type="#_x0000_t32" style="position:absolute;margin-left:-22.1pt;margin-top:19.85pt;width:71.25pt;height:.05pt;flip:x;z-index:25159680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65" type="#_x0000_t32" style="position:absolute;margin-left:-22.1pt;margin-top:10.85pt;width:12pt;height:0;flip:x;z-index:251597824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66" type="#_x0000_t9" style="position:absolute;margin-left:-4.85pt;margin-top:-18.45pt;width:22.5pt;height:18.75pt;z-index:251602944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67" type="#_x0000_t9" style="position:absolute;margin-left:-4.15pt;margin-top:-18.45pt;width:26.25pt;height:18.75pt;z-index:251603968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68" type="#_x0000_t32" style="position:absolute;margin-left:-22.1pt;margin-top:19.85pt;width:71.25pt;height:.05pt;flip:x;z-index:25160089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69" type="#_x0000_t32" style="position:absolute;margin-left:-22.1pt;margin-top:10.85pt;width:12pt;height:0;flip:x;z-index:251601920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70" type="#_x0000_t9" style="position:absolute;margin-left:-4.85pt;margin-top:-18.45pt;width:22.5pt;height:18.75pt;z-index:251607040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71" type="#_x0000_t9" style="position:absolute;margin-left:-4.15pt;margin-top:-18.45pt;width:26.25pt;height:18.75pt;z-index:251608064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72" type="#_x0000_t32" style="position:absolute;margin-left:-22.1pt;margin-top:19.85pt;width:71.25pt;height:.05pt;flip:x;z-index:25160499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73" type="#_x0000_t32" style="position:absolute;margin-left:-22.1pt;margin-top:10.85pt;width:12pt;height:0;flip:x;z-index:251606016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74" type="#_x0000_t9" style="position:absolute;margin-left:-4.85pt;margin-top:-18.45pt;width:22.5pt;height:18.75pt;z-index:251611136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75" type="#_x0000_t9" style="position:absolute;margin-left:-4.15pt;margin-top:-18.45pt;width:26.25pt;height:18.75pt;z-index:251612160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76" type="#_x0000_t32" style="position:absolute;margin-left:-22.1pt;margin-top:19.85pt;width:71.25pt;height:.05pt;flip:x;z-index:25160908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77" type="#_x0000_t32" style="position:absolute;margin-left:-22.1pt;margin-top:10.85pt;width:12pt;height:0;flip:x;z-index:251610112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78" type="#_x0000_t9" style="position:absolute;margin-left:-4.85pt;margin-top:-18.45pt;width:22.5pt;height:18.75pt;z-index:251615232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79" type="#_x0000_t9" style="position:absolute;margin-left:-4.15pt;margin-top:-18.45pt;width:26.25pt;height:18.75pt;z-index:251616256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80" type="#_x0000_t32" style="position:absolute;margin-left:-22.1pt;margin-top:19.85pt;width:71.25pt;height:.05pt;flip:x;z-index:25161318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81" type="#_x0000_t32" style="position:absolute;margin-left:-22.1pt;margin-top:10.85pt;width:12pt;height:0;flip:x;z-index:251614208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82" type="#_x0000_t9" style="position:absolute;margin-left:-4.85pt;margin-top:-18.45pt;width:22.5pt;height:18.75pt;z-index:251619328" fillcolor="#ff9">
                  <v:textbox style="mso-next-textbox:#_x0000_s1082"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83" type="#_x0000_t9" style="position:absolute;margin-left:-4.15pt;margin-top:-18.45pt;width:26.25pt;height:18.75pt;z-index:251620352;mso-position-horizontal-relative:text;mso-position-vertical-relative:text" fillcolor="#cff">
                  <v:textbox style="mso-next-textbox:#_x0000_s1083"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84" type="#_x0000_t32" style="position:absolute;margin-left:-22.1pt;margin-top:19.85pt;width:71.25pt;height:.05pt;flip:x;z-index:25161728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85" type="#_x0000_t32" style="position:absolute;margin-left:-22.1pt;margin-top:10.85pt;width:12pt;height:0;flip:x;z-index:251618304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86" type="#_x0000_t9" style="position:absolute;margin-left:-4.85pt;margin-top:-18.45pt;width:22.5pt;height:18.75pt;z-index:251623424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87" type="#_x0000_t9" style="position:absolute;margin-left:-4.15pt;margin-top:-18.45pt;width:26.25pt;height:18.75pt;z-index:251624448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88" type="#_x0000_t32" style="position:absolute;margin-left:-22.1pt;margin-top:19.85pt;width:71.25pt;height:.05pt;flip:x;z-index:25162137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89" type="#_x0000_t32" style="position:absolute;margin-left:-22.1pt;margin-top:10.85pt;width:12pt;height:0;flip:x;z-index:251622400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90" type="#_x0000_t9" style="position:absolute;margin-left:-4.85pt;margin-top:-18.45pt;width:22.5pt;height:18.75pt;z-index:251627520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91" type="#_x0000_t9" style="position:absolute;margin-left:-4.15pt;margin-top:-18.45pt;width:26.25pt;height:18.75pt;z-index:251628544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92" type="#_x0000_t32" style="position:absolute;margin-left:-22.1pt;margin-top:19.85pt;width:71.25pt;height:.05pt;flip:x;z-index:25162547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93" type="#_x0000_t32" style="position:absolute;margin-left:-22.1pt;margin-top:10.85pt;width:12pt;height:0;flip:x;z-index:251626496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94" type="#_x0000_t9" style="position:absolute;margin-left:-4.85pt;margin-top:-18.45pt;width:22.5pt;height:18.75pt;z-index:251631616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95" type="#_x0000_t9" style="position:absolute;margin-left:-4.15pt;margin-top:-18.45pt;width:26.25pt;height:18.75pt;z-index:251632640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96" type="#_x0000_t32" style="position:absolute;margin-left:-22.1pt;margin-top:19.85pt;width:71.25pt;height:.05pt;flip:x;z-index:25162956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97" type="#_x0000_t32" style="position:absolute;margin-left:-22.1pt;margin-top:10.85pt;width:12pt;height:0;flip:x;z-index:251630592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98" type="#_x0000_t9" style="position:absolute;margin-left:-4.85pt;margin-top:-18.45pt;width:22.5pt;height:18.75pt;z-index:251635712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99" type="#_x0000_t9" style="position:absolute;margin-left:-4.15pt;margin-top:-18.45pt;width:26.25pt;height:18.75pt;z-index:251636736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00" type="#_x0000_t32" style="position:absolute;margin-left:-22.1pt;margin-top:19.85pt;width:71.25pt;height:.05pt;flip:x;z-index:25163366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01" type="#_x0000_t32" style="position:absolute;margin-left:-22.1pt;margin-top:10.85pt;width:12pt;height:0;flip:x;z-index:251634688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02" type="#_x0000_t9" style="position:absolute;margin-left:-4.85pt;margin-top:-18.45pt;width:22.5pt;height:18.75pt;z-index:251639808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03" type="#_x0000_t9" style="position:absolute;margin-left:-4.15pt;margin-top:-18.45pt;width:26.25pt;height:18.75pt;z-index:251640832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04" type="#_x0000_t32" style="position:absolute;margin-left:-22.1pt;margin-top:19.85pt;width:71.25pt;height:.05pt;flip:x;z-index:25163776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05" type="#_x0000_t32" style="position:absolute;margin-left:-22.1pt;margin-top:10.85pt;width:12pt;height:0;flip:x;z-index:251638784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06" type="#_x0000_t9" style="position:absolute;margin-left:-4.85pt;margin-top:-18.45pt;width:22.5pt;height:18.75pt;z-index:251643904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07" type="#_x0000_t9" style="position:absolute;margin-left:-4.15pt;margin-top:-18.45pt;width:26.25pt;height:18.75pt;z-index:251644928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08" type="#_x0000_t32" style="position:absolute;margin-left:-22.1pt;margin-top:19.85pt;width:71.25pt;height:.05pt;flip:x;z-index:25164185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09" type="#_x0000_t32" style="position:absolute;margin-left:-22.1pt;margin-top:10.85pt;width:12pt;height:0;flip:x;z-index:251642880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10" type="#_x0000_t9" style="position:absolute;margin-left:-4.85pt;margin-top:-18.45pt;width:22.5pt;height:18.75pt;z-index:251648000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11" type="#_x0000_t9" style="position:absolute;margin-left:-4.15pt;margin-top:-18.45pt;width:26.25pt;height:18.75pt;z-index:251649024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12" type="#_x0000_t32" style="position:absolute;margin-left:-22.1pt;margin-top:19.85pt;width:71.25pt;height:.05pt;flip:x;z-index:25164595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13" type="#_x0000_t32" style="position:absolute;margin-left:-22.1pt;margin-top:10.85pt;width:12pt;height:0;flip:x;z-index:251646976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14" type="#_x0000_t9" style="position:absolute;margin-left:-4.85pt;margin-top:-18.45pt;width:22.5pt;height:18.75pt;z-index:251652096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15" type="#_x0000_t9" style="position:absolute;margin-left:-4.15pt;margin-top:-18.45pt;width:26.25pt;height:18.75pt;z-index:251653120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16" type="#_x0000_t32" style="position:absolute;margin-left:-22.1pt;margin-top:19.85pt;width:71.25pt;height:.05pt;flip:x;z-index:25165004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17" type="#_x0000_t32" style="position:absolute;margin-left:-22.1pt;margin-top:10.85pt;width:12pt;height:0;flip:x;z-index:251651072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Default="007E15DF"/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18" type="#_x0000_t9" style="position:absolute;margin-left:-4.85pt;margin-top:-18.45pt;width:22.5pt;height:18.75pt;z-index:251656192" fillcolor="#ff9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19" type="#_x0000_t9" style="position:absolute;margin-left:-4.15pt;margin-top:-18.45pt;width:26.25pt;height:18.75pt;z-index:251657216;mso-position-horizontal-relative:text;mso-position-vertical-relative:text" fillcolor="#cff">
                  <v:textbox>
                    <w:txbxContent>
                      <w:p w:rsidR="007E15DF" w:rsidRPr="00715660" w:rsidRDefault="007E15DF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20" type="#_x0000_t32" style="position:absolute;margin-left:-22.1pt;margin-top:19.85pt;width:71.25pt;height:.05pt;flip:x;z-index:25165414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21" type="#_x0000_t32" style="position:absolute;margin-left:-22.1pt;margin-top:10.85pt;width:12pt;height:0;flip:x;z-index:251655168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E15DF" w:rsidRPr="004B43DD" w:rsidRDefault="007E15DF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/>
    <w:p w:rsidR="007E15DF" w:rsidRDefault="007E15DF"/>
    <w:p w:rsidR="007E15DF" w:rsidRPr="00711086" w:rsidRDefault="007E15DF">
      <w:pPr>
        <w:rPr>
          <w:rFonts w:ascii="Blackadder ITC" w:hAnsi="Blackadder ITC" w:cs="Blackadder ITC"/>
          <w:i/>
          <w:iCs/>
          <w:color w:val="FF0000"/>
          <w:u w:val="single"/>
        </w:rPr>
      </w:pPr>
      <w:r>
        <w:t xml:space="preserve">              </w:t>
      </w:r>
      <w:r w:rsidRPr="00711086">
        <w:rPr>
          <w:rFonts w:ascii="Blackadder ITC" w:hAnsi="Blackadder ITC" w:cs="Blackadder ITC"/>
          <w:i/>
          <w:iCs/>
          <w:color w:val="FF0000"/>
          <w:u w:val="single"/>
        </w:rPr>
        <w:t>Nurtan</w:t>
      </w:r>
    </w:p>
    <w:p w:rsidR="007E15DF" w:rsidRDefault="007E15D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22" type="#_x0000_t9" style="position:absolute;margin-left:-4.85pt;margin-top:-18.45pt;width:22.5pt;height:18.75pt;z-index:251660288" fillcolor="#ff9">
                  <v:textbox style="mso-next-textbox:#_x0000_s1122">
                    <w:txbxContent>
                      <w:p w:rsidR="007E15DF" w:rsidRPr="00BB3247" w:rsidRDefault="007E15DF" w:rsidP="00BB3247"/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23" type="#_x0000_t9" style="position:absolute;margin-left:-4.15pt;margin-top:-18.45pt;width:26.25pt;height:18.75pt;z-index:251661312;mso-position-horizontal-relative:text;mso-position-vertical-relative:text" fillcolor="#cff">
                  <v:textbox style="mso-next-textbox:#_x0000_s1123">
                    <w:txbxContent>
                      <w:p w:rsidR="007E15DF" w:rsidRPr="00BB3247" w:rsidRDefault="007E15DF" w:rsidP="00BB3247"/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24" type="#_x0000_t32" style="position:absolute;margin-left:-22.1pt;margin-top:19.85pt;width:71.25pt;height:.05pt;flip:x;z-index:25165824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25" type="#_x0000_t32" style="position:absolute;margin-left:-22.1pt;margin-top:10.85pt;width:12pt;height:0;flip:x;z-index:251659264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26" type="#_x0000_t9" style="position:absolute;margin-left:-4.85pt;margin-top:-18.45pt;width:22.5pt;height:18.75pt;z-index:251664384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27" type="#_x0000_t9" style="position:absolute;margin-left:-4.15pt;margin-top:-18.45pt;width:26.25pt;height:18.75pt;z-index:251665408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28" type="#_x0000_t32" style="position:absolute;margin-left:-22.1pt;margin-top:19.85pt;width:71.25pt;height:.05pt;flip:x;z-index:25166233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29" type="#_x0000_t32" style="position:absolute;margin-left:-22.1pt;margin-top:10.85pt;width:12pt;height:0;flip:x;z-index:251663360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30" type="#_x0000_t9" style="position:absolute;margin-left:-4.85pt;margin-top:-18.45pt;width:22.5pt;height:18.75pt;z-index:251668480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31" type="#_x0000_t9" style="position:absolute;margin-left:-4.15pt;margin-top:-18.45pt;width:26.25pt;height:18.75pt;z-index:251669504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32" type="#_x0000_t32" style="position:absolute;margin-left:-22.1pt;margin-top:19.85pt;width:71.25pt;height:.05pt;flip:x;z-index:25166643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33" type="#_x0000_t32" style="position:absolute;margin-left:-22.1pt;margin-top:10.85pt;width:12pt;height:0;flip:x;z-index:251667456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34" type="#_x0000_t9" style="position:absolute;margin-left:-4.85pt;margin-top:-18.45pt;width:22.5pt;height:18.75pt;z-index:251672576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35" type="#_x0000_t9" style="position:absolute;margin-left:-4.15pt;margin-top:-18.45pt;width:26.25pt;height:18.75pt;z-index:251673600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36" type="#_x0000_t32" style="position:absolute;margin-left:-22.1pt;margin-top:19.85pt;width:71.25pt;height:.05pt;flip:x;z-index:25167052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37" type="#_x0000_t32" style="position:absolute;margin-left:-22.1pt;margin-top:10.85pt;width:12pt;height:0;flip:x;z-index:251671552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38" type="#_x0000_t9" style="position:absolute;margin-left:-4.85pt;margin-top:-18.45pt;width:22.5pt;height:18.75pt;z-index:251676672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39" type="#_x0000_t9" style="position:absolute;margin-left:-4.15pt;margin-top:-18.45pt;width:26.25pt;height:18.75pt;z-index:251677696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40" type="#_x0000_t32" style="position:absolute;margin-left:-22.1pt;margin-top:19.85pt;width:71.25pt;height:.05pt;flip:x;z-index:25167462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41" type="#_x0000_t32" style="position:absolute;margin-left:-22.1pt;margin-top:10.85pt;width:12pt;height:0;flip:x;z-index:251675648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42" type="#_x0000_t9" style="position:absolute;margin-left:-4.85pt;margin-top:-18.45pt;width:22.5pt;height:18.75pt;z-index:251680768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43" type="#_x0000_t9" style="position:absolute;margin-left:-4.15pt;margin-top:-18.45pt;width:26.25pt;height:18.75pt;z-index:251681792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44" type="#_x0000_t32" style="position:absolute;margin-left:-22.1pt;margin-top:19.85pt;width:71.25pt;height:.05pt;flip:x;z-index:25167872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45" type="#_x0000_t32" style="position:absolute;margin-left:-22.1pt;margin-top:10.85pt;width:12pt;height:0;flip:x;z-index:251679744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46" type="#_x0000_t9" style="position:absolute;margin-left:-4.85pt;margin-top:-18.45pt;width:22.5pt;height:18.75pt;z-index:251684864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47" type="#_x0000_t9" style="position:absolute;margin-left:-4.15pt;margin-top:-18.45pt;width:26.25pt;height:18.75pt;z-index:251685888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48" type="#_x0000_t32" style="position:absolute;margin-left:-22.1pt;margin-top:19.85pt;width:71.25pt;height:.05pt;flip:x;z-index:25168281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49" type="#_x0000_t32" style="position:absolute;margin-left:-22.1pt;margin-top:10.85pt;width:12pt;height:0;flip:x;z-index:251683840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50" type="#_x0000_t9" style="position:absolute;margin-left:-4.85pt;margin-top:-18.45pt;width:22.5pt;height:18.75pt;z-index:251688960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51" type="#_x0000_t9" style="position:absolute;margin-left:-4.15pt;margin-top:-18.45pt;width:26.25pt;height:18.75pt;z-index:251689984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52" type="#_x0000_t32" style="position:absolute;margin-left:-22.1pt;margin-top:19.85pt;width:71.25pt;height:.05pt;flip:x;z-index:25168691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53" type="#_x0000_t32" style="position:absolute;margin-left:-22.1pt;margin-top:10.85pt;width:12pt;height:0;flip:x;z-index:251687936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54" type="#_x0000_t9" style="position:absolute;margin-left:-4.85pt;margin-top:-18.45pt;width:22.5pt;height:18.75pt;z-index:251693056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55" type="#_x0000_t9" style="position:absolute;margin-left:-4.15pt;margin-top:-18.45pt;width:26.25pt;height:18.75pt;z-index:251694080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56" type="#_x0000_t32" style="position:absolute;margin-left:-22.1pt;margin-top:19.85pt;width:71.25pt;height:.05pt;flip:x;z-index:25169100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57" type="#_x0000_t32" style="position:absolute;margin-left:-22.1pt;margin-top:10.85pt;width:12pt;height:0;flip:x;z-index:251692032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58" type="#_x0000_t9" style="position:absolute;margin-left:-4.85pt;margin-top:-18.45pt;width:22.5pt;height:18.75pt;z-index:251697152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59" type="#_x0000_t9" style="position:absolute;margin-left:-4.15pt;margin-top:-18.45pt;width:26.25pt;height:18.75pt;z-index:251698176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60" type="#_x0000_t32" style="position:absolute;margin-left:-22.1pt;margin-top:19.85pt;width:71.25pt;height:.05pt;flip:x;z-index:25169510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61" type="#_x0000_t32" style="position:absolute;margin-left:-22.1pt;margin-top:10.85pt;width:12pt;height:0;flip:x;z-index:251696128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62" type="#_x0000_t9" style="position:absolute;margin-left:-4.85pt;margin-top:-18.45pt;width:22.5pt;height:18.75pt;z-index:251701248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63" type="#_x0000_t9" style="position:absolute;margin-left:-4.15pt;margin-top:-18.45pt;width:26.25pt;height:18.75pt;z-index:251702272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64" type="#_x0000_t32" style="position:absolute;margin-left:-22.1pt;margin-top:19.85pt;width:71.25pt;height:.05pt;flip:x;z-index:25169920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65" type="#_x0000_t32" style="position:absolute;margin-left:-22.1pt;margin-top:10.85pt;width:12pt;height:0;flip:x;z-index:251700224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66" type="#_x0000_t9" style="position:absolute;margin-left:-4.85pt;margin-top:-18.45pt;width:22.5pt;height:18.75pt;z-index:251705344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67" type="#_x0000_t9" style="position:absolute;margin-left:-4.15pt;margin-top:-18.45pt;width:26.25pt;height:18.75pt;z-index:251706368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68" type="#_x0000_t32" style="position:absolute;margin-left:-22.1pt;margin-top:19.85pt;width:71.25pt;height:.05pt;flip:x;z-index:25170329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69" type="#_x0000_t32" style="position:absolute;margin-left:-22.1pt;margin-top:10.85pt;width:12pt;height:0;flip:x;z-index:251704320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70" type="#_x0000_t9" style="position:absolute;margin-left:-4.85pt;margin-top:-18.45pt;width:22.5pt;height:18.75pt;z-index:251709440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71" type="#_x0000_t9" style="position:absolute;margin-left:-4.15pt;margin-top:-18.45pt;width:26.25pt;height:18.75pt;z-index:251710464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72" type="#_x0000_t32" style="position:absolute;margin-left:-22.1pt;margin-top:19.85pt;width:71.25pt;height:.05pt;flip:x;z-index:25170739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73" type="#_x0000_t32" style="position:absolute;margin-left:-22.1pt;margin-top:10.85pt;width:12pt;height:0;flip:x;z-index:251708416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74" type="#_x0000_t9" style="position:absolute;margin-left:-4.85pt;margin-top:-18.45pt;width:22.5pt;height:18.75pt;z-index:251713536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75" type="#_x0000_t9" style="position:absolute;margin-left:-4.15pt;margin-top:-18.45pt;width:26.25pt;height:18.75pt;z-index:251714560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76" type="#_x0000_t32" style="position:absolute;margin-left:-22.1pt;margin-top:19.85pt;width:71.25pt;height:.05pt;flip:x;z-index:25171148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77" type="#_x0000_t32" style="position:absolute;margin-left:-22.1pt;margin-top:10.85pt;width:12pt;height:0;flip:x;z-index:251712512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78" type="#_x0000_t9" style="position:absolute;margin-left:-4.85pt;margin-top:-18.45pt;width:22.5pt;height:18.75pt;z-index:251717632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79" type="#_x0000_t9" style="position:absolute;margin-left:-4.15pt;margin-top:-18.45pt;width:26.25pt;height:18.75pt;z-index:251718656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80" type="#_x0000_t32" style="position:absolute;margin-left:-22.1pt;margin-top:19.85pt;width:71.25pt;height:.05pt;flip:x;z-index:25171558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81" type="#_x0000_t32" style="position:absolute;margin-left:-22.1pt;margin-top:10.85pt;width:12pt;height:0;flip:x;z-index:251716608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82" type="#_x0000_t9" style="position:absolute;margin-left:-4.85pt;margin-top:-18.45pt;width:22.5pt;height:18.75pt;z-index:251721728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83" type="#_x0000_t9" style="position:absolute;margin-left:-4.15pt;margin-top:-18.45pt;width:26.25pt;height:18.75pt;z-index:251722752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84" type="#_x0000_t32" style="position:absolute;margin-left:-22.1pt;margin-top:19.85pt;width:71.25pt;height:.05pt;flip:x;z-index:25171968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85" type="#_x0000_t32" style="position:absolute;margin-left:-22.1pt;margin-top:10.85pt;width:12pt;height:0;flip:x;z-index:251720704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86" type="#_x0000_t9" style="position:absolute;margin-left:-4.85pt;margin-top:-18.45pt;width:22.5pt;height:18.75pt;z-index:251725824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87" type="#_x0000_t9" style="position:absolute;margin-left:-4.15pt;margin-top:-18.45pt;width:26.25pt;height:18.75pt;z-index:251726848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88" type="#_x0000_t32" style="position:absolute;margin-left:-22.1pt;margin-top:19.85pt;width:71.25pt;height:.05pt;flip:x;z-index:25172377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89" type="#_x0000_t32" style="position:absolute;margin-left:-22.1pt;margin-top:10.85pt;width:12pt;height:0;flip:x;z-index:251724800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90" type="#_x0000_t9" style="position:absolute;margin-left:-4.85pt;margin-top:-18.45pt;width:22.5pt;height:18.75pt;z-index:251729920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91" type="#_x0000_t9" style="position:absolute;margin-left:-4.15pt;margin-top:-18.45pt;width:26.25pt;height:18.75pt;z-index:251730944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92" type="#_x0000_t32" style="position:absolute;margin-left:-22.1pt;margin-top:19.85pt;width:71.25pt;height:.05pt;flip:x;z-index:25172787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93" type="#_x0000_t32" style="position:absolute;margin-left:-22.1pt;margin-top:10.85pt;width:12pt;height:0;flip:x;z-index:251728896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94" type="#_x0000_t9" style="position:absolute;margin-left:-4.85pt;margin-top:-18.45pt;width:22.5pt;height:18.75pt;z-index:251734016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95" type="#_x0000_t9" style="position:absolute;margin-left:-4.15pt;margin-top:-18.45pt;width:26.25pt;height:18.75pt;z-index:251735040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96" type="#_x0000_t32" style="position:absolute;margin-left:-22.1pt;margin-top:19.85pt;width:71.25pt;height:.05pt;flip:x;z-index:25173196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97" type="#_x0000_t32" style="position:absolute;margin-left:-22.1pt;margin-top:10.85pt;width:12pt;height:0;flip:x;z-index:251732992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98" type="#_x0000_t9" style="position:absolute;margin-left:-4.85pt;margin-top:-18.45pt;width:22.5pt;height:18.75pt;z-index:251738112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99" type="#_x0000_t9" style="position:absolute;margin-left:-4.15pt;margin-top:-18.45pt;width:26.25pt;height:18.75pt;z-index:251739136;mso-position-horizontal-relative:text;mso-position-vertical-relative:text" fillcolor="#cff">
                  <v:textbox style="mso-next-textbox:#_x0000_s1199"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00" type="#_x0000_t32" style="position:absolute;margin-left:-22.1pt;margin-top:19.85pt;width:71.25pt;height:.05pt;flip:x;z-index:25173606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01" type="#_x0000_t32" style="position:absolute;margin-left:-22.1pt;margin-top:10.85pt;width:12pt;height:0;flip:x;z-index:251737088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02" type="#_x0000_t9" style="position:absolute;margin-left:-4.85pt;margin-top:-18.45pt;width:22.5pt;height:18.75pt;z-index:251742208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203" type="#_x0000_t9" style="position:absolute;margin-left:-4.15pt;margin-top:-18.45pt;width:26.25pt;height:18.75pt;z-index:251743232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04" type="#_x0000_t32" style="position:absolute;margin-left:-22.1pt;margin-top:19.85pt;width:71.25pt;height:.05pt;flip:x;z-index:25174016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05" type="#_x0000_t32" style="position:absolute;margin-left:-22.1pt;margin-top:10.85pt;width:12pt;height:0;flip:x;z-index:251741184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06" type="#_x0000_t9" style="position:absolute;margin-left:-4.85pt;margin-top:-18.45pt;width:22.5pt;height:18.75pt;z-index:251746304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207" type="#_x0000_t9" style="position:absolute;margin-left:-4.15pt;margin-top:-18.45pt;width:26.25pt;height:18.75pt;z-index:251747328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08" type="#_x0000_t32" style="position:absolute;margin-left:-22.1pt;margin-top:19.85pt;width:71.25pt;height:.05pt;flip:x;z-index:25174425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09" type="#_x0000_t32" style="position:absolute;margin-left:-22.1pt;margin-top:10.85pt;width:12pt;height:0;flip:x;z-index:251745280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10" type="#_x0000_t9" style="position:absolute;margin-left:-4.85pt;margin-top:-18.45pt;width:22.5pt;height:18.75pt;z-index:251750400" fillcolor="#ff9">
                  <v:textbox style="mso-next-textbox:#_x0000_s1210"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211" type="#_x0000_t9" style="position:absolute;margin-left:-4.15pt;margin-top:-18.45pt;width:26.25pt;height:18.75pt;z-index:251751424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12" type="#_x0000_t32" style="position:absolute;margin-left:-22.1pt;margin-top:19.85pt;width:71.25pt;height:.05pt;flip:x;z-index:25174835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13" type="#_x0000_t32" style="position:absolute;margin-left:-22.1pt;margin-top:10.85pt;width:12pt;height:0;flip:x;z-index:251749376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 w:rsidP="00C87A69"/>
    <w:p w:rsidR="007E15DF" w:rsidRDefault="007E15DF" w:rsidP="00C87A69"/>
    <w:p w:rsidR="007E15DF" w:rsidRDefault="007E15DF" w:rsidP="00C87A69"/>
    <w:p w:rsidR="007E15DF" w:rsidRDefault="007E15DF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14" type="#_x0000_t9" style="position:absolute;margin-left:-4.85pt;margin-top:-18.45pt;width:22.5pt;height:18.75pt;z-index:251754496" fillcolor="#ff9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215" type="#_x0000_t9" style="position:absolute;margin-left:-4.15pt;margin-top:-18.45pt;width:26.25pt;height:18.75pt;z-index:251755520;mso-position-horizontal-relative:text;mso-position-vertical-relative:text" fillcolor="#cff">
                  <v:textbox>
                    <w:txbxContent>
                      <w:p w:rsidR="007E15DF" w:rsidRPr="00715660" w:rsidRDefault="007E15DF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7E15DF">
        <w:trPr>
          <w:trHeight w:val="409"/>
        </w:trPr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16" type="#_x0000_t32" style="position:absolute;margin-left:-22.1pt;margin-top:19.85pt;width:71.25pt;height:.05pt;flip:x;z-index:25175244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17" type="#_x0000_t32" style="position:absolute;margin-left:-22.1pt;margin-top:10.85pt;width:12pt;height:0;flip:x;z-index:251753472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E15DF" w:rsidRPr="00E024BE" w:rsidRDefault="007E15DF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7E15DF">
        <w:trPr>
          <w:trHeight w:val="432"/>
        </w:trPr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7E15DF" w:rsidRPr="007C046E" w:rsidRDefault="007E15DF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E15DF" w:rsidRDefault="007E15DF">
      <w:pPr>
        <w:rPr>
          <w:rFonts w:ascii="Blackadder ITC" w:hAnsi="Blackadder ITC" w:cs="Blackadder ITC"/>
          <w:i/>
          <w:iCs/>
          <w:color w:val="FF0000"/>
          <w:u w:val="single"/>
        </w:rPr>
      </w:pPr>
    </w:p>
    <w:p w:rsidR="007E15DF" w:rsidRDefault="007E15DF">
      <w:pPr>
        <w:rPr>
          <w:rFonts w:ascii="Blackadder ITC" w:hAnsi="Blackadder ITC" w:cs="Blackadder ITC"/>
          <w:i/>
          <w:iCs/>
          <w:color w:val="FF0000"/>
          <w:u w:val="single"/>
        </w:rPr>
      </w:pPr>
    </w:p>
    <w:p w:rsidR="007E15DF" w:rsidRDefault="007E15DF">
      <w:r>
        <w:rPr>
          <w:rFonts w:ascii="Blackadder ITC" w:hAnsi="Blackadder ITC" w:cs="Blackadder ITC"/>
          <w:i/>
          <w:iCs/>
          <w:color w:val="FF0000"/>
          <w:u w:val="single"/>
        </w:rPr>
        <w:t xml:space="preserve">                            </w:t>
      </w:r>
      <w:r w:rsidRPr="00711086">
        <w:rPr>
          <w:rFonts w:ascii="Blackadder ITC" w:hAnsi="Blackadder ITC" w:cs="Blackadder ITC"/>
          <w:i/>
          <w:iCs/>
          <w:color w:val="FF0000"/>
          <w:u w:val="single"/>
        </w:rPr>
        <w:t>Nurtan</w:t>
      </w:r>
    </w:p>
    <w:sectPr w:rsidR="007E15DF" w:rsidSect="00711086">
      <w:headerReference w:type="default" r:id="rId6"/>
      <w:pgSz w:w="11906" w:h="16838"/>
      <w:pgMar w:top="1521" w:right="1417" w:bottom="1079" w:left="1417" w:header="709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5DF" w:rsidRDefault="007E15DF" w:rsidP="005747D1">
      <w:r>
        <w:separator/>
      </w:r>
    </w:p>
  </w:endnote>
  <w:endnote w:type="continuationSeparator" w:id="0">
    <w:p w:rsidR="007E15DF" w:rsidRDefault="007E15DF" w:rsidP="00574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lfabelen1 Norma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5DF" w:rsidRDefault="007E15DF" w:rsidP="005747D1">
      <w:r>
        <w:separator/>
      </w:r>
    </w:p>
  </w:footnote>
  <w:footnote w:type="continuationSeparator" w:id="0">
    <w:p w:rsidR="007E15DF" w:rsidRDefault="007E15DF" w:rsidP="00574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5DF" w:rsidRPr="00BB3247" w:rsidRDefault="007E15DF">
    <w:pPr>
      <w:pStyle w:val="Header"/>
      <w:rPr>
        <w:rFonts w:ascii="Alfabelen1 Normal" w:hAnsi="Alfabelen1 Normal" w:cs="Alfabelen1 Normal"/>
        <w:b/>
        <w:bCs/>
        <w:color w:val="FF0000"/>
      </w:rPr>
    </w:pPr>
    <w:r>
      <w:t xml:space="preserve">                                </w:t>
    </w:r>
    <w:r w:rsidRPr="00BB3247">
      <w:rPr>
        <w:rFonts w:ascii="Alfabelen1 Normal" w:hAnsi="Alfabelen1 Normal" w:cs="Alfabelen1 Normal"/>
        <w:b/>
        <w:bCs/>
        <w:color w:val="FF0000"/>
      </w:rPr>
      <w:t>1/İ SINIFI ONLUK BOZARAK ÇIKARMA İŞLEMİ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5660"/>
    <w:rsid w:val="000300C7"/>
    <w:rsid w:val="00111DF4"/>
    <w:rsid w:val="004B43DD"/>
    <w:rsid w:val="004D79D1"/>
    <w:rsid w:val="0053623A"/>
    <w:rsid w:val="005747D1"/>
    <w:rsid w:val="005F62E5"/>
    <w:rsid w:val="006B21EC"/>
    <w:rsid w:val="00711086"/>
    <w:rsid w:val="00715660"/>
    <w:rsid w:val="00716E60"/>
    <w:rsid w:val="007C046E"/>
    <w:rsid w:val="007E15DF"/>
    <w:rsid w:val="00845CAE"/>
    <w:rsid w:val="008C2E21"/>
    <w:rsid w:val="008F0679"/>
    <w:rsid w:val="009058E1"/>
    <w:rsid w:val="009765E8"/>
    <w:rsid w:val="009B6E29"/>
    <w:rsid w:val="00A50313"/>
    <w:rsid w:val="00AB400F"/>
    <w:rsid w:val="00B45D73"/>
    <w:rsid w:val="00BB3247"/>
    <w:rsid w:val="00C3490A"/>
    <w:rsid w:val="00C87A69"/>
    <w:rsid w:val="00CE0F5A"/>
    <w:rsid w:val="00D42751"/>
    <w:rsid w:val="00DE4CC9"/>
    <w:rsid w:val="00E024BE"/>
    <w:rsid w:val="00F659C1"/>
    <w:rsid w:val="00F93097"/>
    <w:rsid w:val="00FA3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62E5"/>
    <w:pPr>
      <w:keepNext/>
      <w:outlineLvl w:val="0"/>
    </w:pPr>
    <w:rPr>
      <w:rFonts w:ascii="Arial Black" w:hAnsi="Arial Black" w:cs="Arial Black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62E5"/>
    <w:rPr>
      <w:rFonts w:ascii="Arial Black" w:hAnsi="Arial Black" w:cs="Arial Black"/>
      <w:sz w:val="24"/>
      <w:szCs w:val="24"/>
    </w:rPr>
  </w:style>
  <w:style w:type="table" w:styleId="TableGrid">
    <w:name w:val="Table Grid"/>
    <w:basedOn w:val="TableNormal"/>
    <w:uiPriority w:val="99"/>
    <w:rsid w:val="0071566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5747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47D1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5747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47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44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156</Words>
  <Characters>893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2019-06-11T18:16:00Z</cp:lastPrinted>
  <dcterms:created xsi:type="dcterms:W3CDTF">2018-11-23T17:34:00Z</dcterms:created>
  <dcterms:modified xsi:type="dcterms:W3CDTF">2019-06-11T18:31:00Z</dcterms:modified>
</cp:coreProperties>
</file>